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Okulun Adı      </w:t>
      </w:r>
      <w:r w:rsidRPr="002908CE">
        <w:rPr>
          <w:rFonts w:ascii="Comic Sans MS" w:hAnsi="Comic Sans MS"/>
          <w:b/>
          <w:sz w:val="20"/>
          <w:szCs w:val="20"/>
        </w:rPr>
        <w:t xml:space="preserve">: 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Tarih            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908CE">
        <w:rPr>
          <w:rFonts w:ascii="Comic Sans MS" w:hAnsi="Comic Sans MS"/>
          <w:b/>
          <w:sz w:val="20"/>
          <w:szCs w:val="20"/>
        </w:rPr>
        <w:t>0</w:t>
      </w:r>
      <w:r>
        <w:rPr>
          <w:rFonts w:ascii="Comic Sans MS" w:hAnsi="Comic Sans MS"/>
          <w:b/>
          <w:sz w:val="20"/>
          <w:szCs w:val="20"/>
        </w:rPr>
        <w:t>7</w:t>
      </w:r>
      <w:r w:rsidRPr="002908CE">
        <w:rPr>
          <w:rFonts w:ascii="Comic Sans MS" w:hAnsi="Comic Sans MS"/>
          <w:b/>
          <w:sz w:val="20"/>
          <w:szCs w:val="20"/>
        </w:rPr>
        <w:t>.06.2017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Yaş Grubu (Ay) :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 xml:space="preserve">Öğretmen Adı  : </w:t>
      </w: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1F2431">
      <w:pPr>
        <w:pStyle w:val="NoSpacing"/>
        <w:ind w:left="360"/>
        <w:jc w:val="center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EĞİTİM AKIŞI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 w:cs="Calibri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>ne Ba</w:t>
      </w:r>
      <w:r w:rsidRPr="002908CE">
        <w:rPr>
          <w:rFonts w:ascii="Comic Sans MS" w:hAnsi="Comic Sans MS" w:cs="Calibri"/>
          <w:b/>
          <w:sz w:val="20"/>
          <w:szCs w:val="20"/>
        </w:rPr>
        <w:t>ş</w:t>
      </w:r>
      <w:r w:rsidRPr="002908CE">
        <w:rPr>
          <w:rFonts w:ascii="Comic Sans MS" w:hAnsi="Comic Sans MS"/>
          <w:b/>
          <w:sz w:val="20"/>
          <w:szCs w:val="20"/>
        </w:rPr>
        <w:t>lama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B75DA3" w:rsidRPr="002908CE" w:rsidRDefault="00B75DA3" w:rsidP="002908CE">
      <w:pPr>
        <w:pStyle w:val="NoSpacing"/>
        <w:ind w:left="360"/>
        <w:jc w:val="both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Oyun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Kahvalt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  <w:r w:rsidRPr="002908CE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Default="00B75DA3" w:rsidP="002908CE">
      <w:pPr>
        <w:pStyle w:val="NoSpacing"/>
        <w:ind w:left="360"/>
        <w:rPr>
          <w:rFonts w:ascii="Comic Sans MS" w:hAnsi="Comic Sans MS" w:cs="Calibri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Etkinlik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B75DA3" w:rsidRPr="001F2431" w:rsidRDefault="00B75DA3" w:rsidP="002908CE">
      <w:pPr>
        <w:pStyle w:val="NoSpacing"/>
        <w:ind w:left="360"/>
        <w:rPr>
          <w:rFonts w:ascii="Comic Sans MS" w:hAnsi="Comic Sans MS" w:cs="Calibri"/>
          <w:sz w:val="20"/>
          <w:szCs w:val="20"/>
        </w:rPr>
      </w:pPr>
      <w:r w:rsidRPr="001F2431">
        <w:rPr>
          <w:rFonts w:ascii="Comic Sans MS" w:hAnsi="Comic Sans MS" w:cs="Calibri"/>
          <w:sz w:val="20"/>
          <w:szCs w:val="20"/>
        </w:rPr>
        <w:t>“BABALAR GÜNÜ” Türkçe dil etk-Sanat Etkinliği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>n</w:t>
      </w:r>
      <w:r w:rsidRPr="002908CE">
        <w:rPr>
          <w:rFonts w:ascii="Comic Sans MS" w:hAnsi="Comic Sans MS" w:cs="Calibri"/>
          <w:b/>
          <w:sz w:val="20"/>
          <w:szCs w:val="20"/>
        </w:rPr>
        <w:t>ü</w:t>
      </w:r>
      <w:r w:rsidRPr="002908CE">
        <w:rPr>
          <w:rFonts w:ascii="Comic Sans MS" w:hAnsi="Comic Sans MS"/>
          <w:b/>
          <w:sz w:val="20"/>
          <w:szCs w:val="20"/>
        </w:rPr>
        <w:t xml:space="preserve"> De</w:t>
      </w:r>
      <w:r w:rsidRPr="002908CE">
        <w:rPr>
          <w:rFonts w:ascii="Comic Sans MS" w:hAnsi="Comic Sans MS" w:cs="Calibri"/>
          <w:b/>
          <w:sz w:val="20"/>
          <w:szCs w:val="20"/>
        </w:rPr>
        <w:t>ğ</w:t>
      </w:r>
      <w:r w:rsidRPr="002908CE">
        <w:rPr>
          <w:rFonts w:ascii="Comic Sans MS" w:hAnsi="Comic Sans MS"/>
          <w:b/>
          <w:sz w:val="20"/>
          <w:szCs w:val="20"/>
        </w:rPr>
        <w:t>erlendirme Zaman</w:t>
      </w:r>
      <w:r w:rsidRPr="002908CE">
        <w:rPr>
          <w:rFonts w:ascii="Comic Sans MS" w:hAnsi="Comic Sans MS" w:cs="Calibri"/>
          <w:b/>
          <w:sz w:val="20"/>
          <w:szCs w:val="20"/>
        </w:rPr>
        <w:t>ı</w:t>
      </w: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NoSpacing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Eve gidi</w:t>
      </w:r>
      <w:r w:rsidRPr="002908CE">
        <w:rPr>
          <w:rFonts w:ascii="Comic Sans MS" w:hAnsi="Comic Sans MS" w:cs="Calibri"/>
          <w:b/>
          <w:sz w:val="20"/>
          <w:szCs w:val="20"/>
        </w:rPr>
        <w:t>ş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sz w:val="20"/>
          <w:szCs w:val="20"/>
        </w:rPr>
      </w:pPr>
      <w:r w:rsidRPr="002908CE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75DA3" w:rsidRPr="002908CE" w:rsidRDefault="00B75DA3" w:rsidP="002908CE">
      <w:pPr>
        <w:pStyle w:val="NoSpacing"/>
        <w:ind w:left="36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>Genel De</w:t>
      </w:r>
      <w:r w:rsidRPr="002908CE">
        <w:rPr>
          <w:rFonts w:ascii="Comic Sans MS" w:hAnsi="Comic Sans MS" w:cs="Calibri"/>
          <w:b/>
          <w:sz w:val="20"/>
          <w:szCs w:val="20"/>
        </w:rPr>
        <w:t>ğ</w:t>
      </w:r>
      <w:r w:rsidRPr="002908CE">
        <w:rPr>
          <w:rFonts w:ascii="Comic Sans MS" w:hAnsi="Comic Sans MS"/>
          <w:b/>
          <w:sz w:val="20"/>
          <w:szCs w:val="20"/>
        </w:rPr>
        <w:t>erlendirme</w:t>
      </w:r>
    </w:p>
    <w:p w:rsidR="00B75DA3" w:rsidRDefault="00B75DA3" w:rsidP="002908C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75DA3" w:rsidRDefault="00B75DA3" w:rsidP="002908C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75DA3" w:rsidRPr="002908CE" w:rsidRDefault="00B75DA3" w:rsidP="002908C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75DA3" w:rsidRPr="002908CE" w:rsidRDefault="00B75DA3" w:rsidP="002908CE">
      <w:pPr>
        <w:pStyle w:val="Subtitle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Subtitle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Subtitle"/>
        <w:jc w:val="left"/>
        <w:rPr>
          <w:rFonts w:ascii="Comic Sans MS" w:hAnsi="Comic Sans MS"/>
          <w:sz w:val="20"/>
          <w:szCs w:val="20"/>
        </w:rPr>
      </w:pPr>
    </w:p>
    <w:p w:rsidR="00B75DA3" w:rsidRPr="002908CE" w:rsidRDefault="00B75DA3" w:rsidP="002908CE">
      <w:pPr>
        <w:pStyle w:val="Subtitle"/>
        <w:ind w:left="4110"/>
        <w:jc w:val="left"/>
        <w:rPr>
          <w:rFonts w:ascii="Comic Sans MS" w:hAnsi="Comic Sans MS"/>
          <w:sz w:val="20"/>
          <w:szCs w:val="20"/>
        </w:rPr>
      </w:pPr>
    </w:p>
    <w:p w:rsidR="00B75DA3" w:rsidRPr="001F2431" w:rsidRDefault="00B75DA3" w:rsidP="001F243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1F2431">
        <w:rPr>
          <w:rFonts w:ascii="Comic Sans MS" w:hAnsi="Comic Sans MS"/>
          <w:b/>
          <w:sz w:val="20"/>
          <w:szCs w:val="20"/>
        </w:rPr>
        <w:t>ETKİNLİK PLANI</w:t>
      </w:r>
    </w:p>
    <w:p w:rsidR="00B75DA3" w:rsidRPr="001F2431" w:rsidRDefault="00B75DA3" w:rsidP="001F243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1F2431">
        <w:rPr>
          <w:rFonts w:ascii="Comic Sans MS" w:hAnsi="Comic Sans MS"/>
          <w:b/>
          <w:sz w:val="20"/>
          <w:szCs w:val="20"/>
        </w:rPr>
        <w:t>BENİM BABAM</w:t>
      </w:r>
    </w:p>
    <w:p w:rsidR="00B75DA3" w:rsidRPr="001F2431" w:rsidRDefault="00B75DA3" w:rsidP="001F2431">
      <w:pPr>
        <w:pStyle w:val="NoSpacing"/>
        <w:rPr>
          <w:rFonts w:ascii="Comic Sans MS" w:hAnsi="Comic Sans MS"/>
          <w:bCs/>
          <w:sz w:val="20"/>
          <w:szCs w:val="20"/>
        </w:rPr>
      </w:pPr>
      <w:r w:rsidRPr="001F2431">
        <w:rPr>
          <w:rFonts w:ascii="Comic Sans MS" w:hAnsi="Comic Sans MS"/>
          <w:bCs/>
          <w:sz w:val="20"/>
          <w:szCs w:val="20"/>
        </w:rPr>
        <w:t>Etkinlik Türü      : Türkçe-Oyun etkinliği</w:t>
      </w:r>
    </w:p>
    <w:p w:rsidR="00B75DA3" w:rsidRPr="001F2431" w:rsidRDefault="00B75DA3" w:rsidP="001F2431">
      <w:pPr>
        <w:pStyle w:val="NoSpacing"/>
        <w:rPr>
          <w:rFonts w:ascii="Comic Sans MS" w:hAnsi="Comic Sans MS"/>
          <w:sz w:val="20"/>
          <w:szCs w:val="20"/>
        </w:rPr>
      </w:pPr>
      <w:r w:rsidRPr="001F2431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B75DA3" w:rsidRPr="001F2431" w:rsidRDefault="00B75DA3" w:rsidP="001F2431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1.5pt;width:331.5pt;height:259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B75DA3" w:rsidRPr="001F2431" w:rsidRDefault="00B75DA3" w:rsidP="001F243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B75DA3" w:rsidRDefault="00B75DA3" w:rsidP="001F2431">
                  <w:pPr>
                    <w:pStyle w:val="NoSpacing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1F2431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2. Sesini uygun kullanır. 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1F243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 Konuşurken/şarkı söylerken sesinin tonun</w:t>
                  </w:r>
                  <w:r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u, hızını ve şiddetini ayarlar.</w:t>
                  </w:r>
                </w:p>
                <w:p w:rsidR="00B75DA3" w:rsidRDefault="00B75DA3" w:rsidP="001F2431">
                  <w:pPr>
                    <w:pStyle w:val="NoSpacing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1F243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9. Sesbilgisi farkındalığı gösterir. 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1F2431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Sözcüklerin başlangıç seslerini söyler. Sözcüklerin sonunda yer alan sesleri söyler.</w:t>
                  </w:r>
                  <w:r w:rsidRPr="001F2431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Aynı sesle başlayan sözcükler üretir. Aynı sesle biten sözcükler üretir. Şiir, öykü ve tekerlemedeki uyağı söyler. Söylenen sözcükle uyaklı başka</w:t>
                  </w:r>
                  <w:r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sözcük söyler.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hAnsi="Comic Sans MS"/>
                      <w:b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Cs/>
                      <w:color w:val="000000"/>
                      <w:spacing w:val="-1"/>
                      <w:sz w:val="20"/>
                      <w:szCs w:val="20"/>
                    </w:rPr>
                    <w:t>PSİKOMOTOR GELİŞİM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 Göstergeleri: Malzemeleri keser, yapıştır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ır,  değişik şekillerde katlar.</w:t>
                  </w:r>
                </w:p>
                <w:p w:rsidR="00B75DA3" w:rsidRDefault="00B75DA3" w:rsidP="001F243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5. Müzik ve ritim eşliğinde hareket eder. </w:t>
                  </w:r>
                </w:p>
                <w:p w:rsidR="00B75DA3" w:rsidRPr="001F2431" w:rsidRDefault="00B75DA3" w:rsidP="001F2431">
                  <w:pPr>
                    <w:pStyle w:val="NoSpacing"/>
                    <w:rPr>
                      <w:rFonts w:ascii="Comic Sans MS" w:eastAsia="HelveticaT" w:hAnsi="Comic Sans MS"/>
                      <w:sz w:val="20"/>
                      <w:szCs w:val="20"/>
                    </w:rPr>
                  </w:pPr>
                  <w:r w:rsidRPr="001F2431">
                    <w:rPr>
                      <w:rFonts w:ascii="Comic Sans MS" w:hAnsi="Comic Sans MS"/>
                      <w:sz w:val="20"/>
                      <w:szCs w:val="20"/>
                    </w:rPr>
                    <w:t>Göstergeleri: Bedenini, nesneleri ve vurmalı çalgıları kullanarak ritim çalışması yapar.</w:t>
                  </w:r>
                </w:p>
                <w:p w:rsidR="00B75DA3" w:rsidRPr="00A95D30" w:rsidRDefault="00B75DA3" w:rsidP="000F63CD">
                  <w:pPr>
                    <w:pStyle w:val="NoSpacing"/>
                    <w:rPr>
                      <w:rFonts w:ascii="Comic Sans MS" w:hAnsi="Comic Sans MS"/>
                      <w:bCs/>
                    </w:rPr>
                  </w:pPr>
                </w:p>
                <w:p w:rsidR="00B75DA3" w:rsidRPr="00A95D30" w:rsidRDefault="00B75DA3" w:rsidP="00010C5E">
                  <w:pPr>
                    <w:shd w:val="clear" w:color="auto" w:fill="FFFFFF"/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33.4pt;margin-top:1.5pt;width:411pt;height:380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B75DA3" w:rsidRDefault="00B75DA3" w:rsidP="0006190C">
                  <w:pPr>
                    <w:pStyle w:val="NoSpacing"/>
                    <w:ind w:left="2520"/>
                    <w:rPr>
                      <w:rFonts w:ascii="Comic Sans MS" w:hAnsi="Comic Sans MS"/>
                      <w:b/>
                    </w:rPr>
                  </w:pPr>
                  <w:r w:rsidRPr="00010C5E">
                    <w:rPr>
                      <w:rFonts w:ascii="Comic Sans MS" w:hAnsi="Comic Sans MS"/>
                      <w:b/>
                    </w:rPr>
                    <w:t>ÖĞRENME SÜRECİ</w:t>
                  </w:r>
                </w:p>
                <w:p w:rsidR="00B75DA3" w:rsidRPr="000F63CD" w:rsidRDefault="00B75DA3" w:rsidP="000F63CD">
                  <w:pPr>
                    <w:numPr>
                      <w:ilvl w:val="0"/>
                      <w:numId w:val="36"/>
                    </w:numPr>
                    <w:spacing w:before="100" w:beforeAutospacing="1" w:after="0" w:line="240" w:lineRule="auto"/>
                    <w:ind w:left="0"/>
                    <w:contextualSpacing/>
                    <w:jc w:val="both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>Öğretmen çocukların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geniş bir alanda yarım ay şeklinde oturmalarını sağlar. </w:t>
                  </w:r>
                </w:p>
                <w:p w:rsidR="00B75DA3" w:rsidRPr="000F63CD" w:rsidRDefault="00B75DA3" w:rsidP="000F63CD">
                  <w:pPr>
                    <w:numPr>
                      <w:ilvl w:val="0"/>
                      <w:numId w:val="36"/>
                    </w:numPr>
                    <w:spacing w:before="100" w:beforeAutospacing="1" w:after="0" w:line="240" w:lineRule="auto"/>
                    <w:ind w:left="0"/>
                    <w:contextualSpacing/>
                    <w:jc w:val="both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>Ardından öğretmen çocuklarla “BENİM BABAM ŞEKERDİR” isimli tekerlemeyi söyler.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BENİM BABAM ŞEKERDİR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Benim babam şekerdir,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Dünyada bir tanedir.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Hiç bulunmaz eşi,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Kimse olamaz dengi.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Bir gün gittim yanına,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Ne yapıyorsun ?”dedi bana.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Seni görmeye geldim dedim,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Elmalı şeker yedim.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Babam sevincimi gördü,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bCs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Beni gözlerimden öptü.</w:t>
                  </w:r>
                </w:p>
                <w:p w:rsidR="00B75DA3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bCs/>
                      <w:color w:val="000000"/>
                      <w:sz w:val="20"/>
                    </w:rPr>
                  </w:pPr>
                </w:p>
                <w:p w:rsidR="00B75DA3" w:rsidRPr="000F63CD" w:rsidRDefault="00B75DA3" w:rsidP="000F63CD">
                  <w:pPr>
                    <w:spacing w:after="0" w:line="240" w:lineRule="auto"/>
                    <w:rPr>
                      <w:rFonts w:ascii="Comic Sans MS" w:hAnsi="Comic Sans MS"/>
                      <w:bCs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Öğretmen çocuklarla birlikte tekerlemeyi birkaç kez tekrar eder. Ardından öğretmen çocuklarla babalar günü ile ilgili sohbet eder.</w:t>
                  </w:r>
                  <w:r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</w:rPr>
                    <w:t>Babaların ailede ki yeri,babalarımıza karşı davranışlarımız soru cevap şeklin de konuşulur.</w:t>
                  </w:r>
                </w:p>
                <w:p w:rsidR="00B75DA3" w:rsidRPr="000F63CD" w:rsidRDefault="00B75DA3" w:rsidP="000F63CD">
                  <w:pPr>
                    <w:widowControl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  <w:p w:rsidR="00B75DA3" w:rsidRPr="000F63CD" w:rsidRDefault="00B75DA3" w:rsidP="000F63CD">
                  <w:pPr>
                    <w:widowControl w:val="0"/>
                    <w:spacing w:after="0" w:line="240" w:lineRule="auto"/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Ardından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öğretmen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çocuklara ritim aletlerini dağıtır ve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“BABALAR GÜNÜ”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 şarkısı çocuklara öğretilir.</w:t>
                  </w:r>
                </w:p>
                <w:p w:rsidR="00B75DA3" w:rsidRPr="000F63CD" w:rsidRDefault="00B75DA3" w:rsidP="000F63CD">
                  <w:pPr>
                    <w:widowControl w:val="0"/>
                    <w:spacing w:after="0" w:line="240" w:lineRule="auto"/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Daha sonra hep birlikte ritim tutularak tekrar edilir. </w:t>
                  </w:r>
                </w:p>
              </w:txbxContent>
            </v:textbox>
          </v:shape>
        </w:pict>
      </w:r>
    </w:p>
    <w:p w:rsidR="00B75DA3" w:rsidRPr="001F2431" w:rsidRDefault="00B75DA3" w:rsidP="001F2431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4" o:spid="_x0000_s1028" type="#_x0000_t202" style="position:absolute;margin-left:-2.6pt;margin-top:260.65pt;width:331.5pt;height:8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B75DA3" w:rsidRPr="00A95D30" w:rsidRDefault="00B75DA3" w:rsidP="00A95D30">
                  <w:pPr>
                    <w:rPr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Ritim aletleri</w:t>
                  </w:r>
                  <w:r w:rsidRPr="00A95D30">
                    <w:rPr>
                      <w:sz w:val="20"/>
                      <w:szCs w:val="20"/>
                    </w:rPr>
                    <w:t xml:space="preserve"> ,</w:t>
                  </w:r>
                  <w:r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makas, yapıştırıcı,düğmeler</w:t>
                  </w:r>
                </w:p>
                <w:p w:rsidR="00B75DA3" w:rsidRPr="00A95D30" w:rsidRDefault="00B75DA3" w:rsidP="002908CE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  <w:r w:rsidRPr="00C872B8">
                    <w:rPr>
                      <w:sz w:val="20"/>
                      <w:szCs w:val="20"/>
                    </w:rPr>
                    <w:t xml:space="preserve"> </w:t>
                  </w:r>
                  <w:r w:rsidRPr="00A95D30">
                    <w:rPr>
                      <w:rFonts w:ascii="Comic Sans MS" w:hAnsi="Comic Sans MS"/>
                      <w:sz w:val="20"/>
                      <w:szCs w:val="20"/>
                    </w:rPr>
                    <w:t>Babalar Günü</w:t>
                  </w:r>
                </w:p>
                <w:p w:rsidR="00B75DA3" w:rsidRPr="00057203" w:rsidRDefault="00B75DA3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  <w:p w:rsidR="00B75DA3" w:rsidRDefault="00B75DA3" w:rsidP="00010C5E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</w:p>
                <w:p w:rsidR="00B75DA3" w:rsidRPr="00447DD7" w:rsidRDefault="00B75DA3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B75DA3" w:rsidRPr="00436F22" w:rsidRDefault="00B75DA3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1F2431">
        <w:rPr>
          <w:rFonts w:ascii="Comic Sans MS" w:hAnsi="Comic Sans MS"/>
          <w:sz w:val="20"/>
          <w:szCs w:val="20"/>
        </w:rPr>
        <w:br w:type="page"/>
      </w:r>
    </w:p>
    <w:p w:rsidR="00B75DA3" w:rsidRDefault="00B75DA3" w:rsidP="002908CE">
      <w:pPr>
        <w:rPr>
          <w:sz w:val="20"/>
          <w:szCs w:val="20"/>
          <w:lang w:val="en-US"/>
        </w:rPr>
      </w:pPr>
      <w:r>
        <w:rPr>
          <w:noProof/>
        </w:rPr>
        <w:pict>
          <v:shape id="_x0000_s1029" type="#_x0000_t202" style="position:absolute;margin-left:-39.35pt;margin-top:-46.1pt;width:765pt;height:288.75pt;z-index:251660288">
            <v:textbox>
              <w:txbxContent>
                <w:p w:rsidR="00B75DA3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AvantGardeTBold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eastAsia="AvantGardeTBold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b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</w:rPr>
                    <w:t>BABALAR GÜNÜ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>İşte bugün senin günün kutlu olsun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Tüm çocuklar benim gibi mutlu olsun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canımsın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babamsın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t>İsterim ki hep yanında ben olayım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Yanağına bir öpücük kondurayım babacım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canımsın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  <w:t>Benim sen babamsın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B75DA3" w:rsidRPr="000F63CD" w:rsidRDefault="00B75DA3" w:rsidP="000F63CD">
                  <w:pPr>
                    <w:tabs>
                      <w:tab w:val="left" w:pos="360"/>
                    </w:tabs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>Öğretmen çocukları sanat etkinliği için masalara yönlendirir.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>“</w:t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>GÖMLEK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 xml:space="preserve">”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>faaliyetinin</w:t>
                  </w:r>
                  <w:r w:rsidRPr="000F63CD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lang w:val="es-ES_tradnl"/>
                    </w:rPr>
                    <w:t xml:space="preserve">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kalıplarını, yapıştırıcıları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,düğmeleri 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  <w:lang w:val="es-ES_tradnl"/>
                    </w:rPr>
                    <w:t xml:space="preserve">ve makasları dağıtır. </w:t>
                  </w:r>
                </w:p>
                <w:p w:rsidR="00B75DA3" w:rsidRPr="000F63CD" w:rsidRDefault="00B75DA3" w:rsidP="000F63CD">
                  <w:pPr>
                    <w:spacing w:after="0" w:line="240" w:lineRule="auto"/>
                    <w:contextualSpacing/>
                    <w:jc w:val="both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Etkinliklerini tamamlamaları için çocuklara gerekli yönergeler verilir: “Şekilleri kenarlarından keselim.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Gömleği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mavi çizgili yerden katlayalım.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Düğmeleri uygun yerlere yapıştıralım.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Gömleği</w:t>
                  </w: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babamıza hediye edelim.” </w:t>
                  </w:r>
                </w:p>
                <w:p w:rsidR="00B75DA3" w:rsidRPr="000F63CD" w:rsidRDefault="00B75DA3" w:rsidP="000F63CD">
                  <w:pPr>
                    <w:pStyle w:val="NoSpacing"/>
                    <w:rPr>
                      <w:rFonts w:ascii="Comic Sans MS" w:hAnsi="Comic Sans MS"/>
                      <w:bCs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Yönergeler doğrultusunda etkinliğin yapılması sağlanır. Çalışmalar tamamlandıktan sonra sınıf toplanır ve</w:t>
                  </w:r>
                  <w:r w:rsidRPr="000F63CD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 faaliyetler çocuklarla birlikte panoda sergilenir</w:t>
                  </w: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B75DA3" w:rsidRPr="000F63CD" w:rsidRDefault="00B75DA3" w:rsidP="000F63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</w:p>
                <w:p w:rsidR="00B75DA3" w:rsidRPr="000F63CD" w:rsidRDefault="00B75DA3" w:rsidP="000F63CD">
                  <w:pPr>
                    <w:rPr>
                      <w:rFonts w:ascii="Comic Sans MS" w:hAnsi="Comic Sans MS"/>
                    </w:rPr>
                  </w:pPr>
                  <w:r w:rsidRPr="000F63CD">
                    <w:rPr>
                      <w:rFonts w:ascii="Comic Sans MS" w:hAnsi="Comic Sans MS"/>
                      <w:color w:val="000000"/>
                      <w:sz w:val="20"/>
                    </w:rPr>
                    <w:br/>
                  </w:r>
                </w:p>
              </w:txbxContent>
            </v:textbox>
          </v:shape>
        </w:pict>
      </w: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</w:p>
    <w:p w:rsidR="00B75DA3" w:rsidRDefault="00B75DA3" w:rsidP="002908CE">
      <w:pPr>
        <w:rPr>
          <w:sz w:val="20"/>
          <w:szCs w:val="20"/>
          <w:lang w:val="en-US"/>
        </w:rPr>
      </w:pPr>
      <w:r>
        <w:rPr>
          <w:noProof/>
        </w:rPr>
        <w:pict>
          <v:shape id="Text Box 7" o:spid="_x0000_s1030" type="#_x0000_t202" style="position:absolute;margin-left:-4.85pt;margin-top:16.5pt;width:331.5pt;height:69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 style="mso-next-textbox:#Text Box 7">
              <w:txbxContent>
                <w:p w:rsidR="00B75DA3" w:rsidRDefault="00B75DA3" w:rsidP="00A95D3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AİLE KAT</w:t>
                  </w:r>
                  <w:r w:rsidRPr="00003A4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ILIMI</w:t>
                  </w:r>
                </w:p>
                <w:p w:rsidR="00B75DA3" w:rsidRPr="00A95D30" w:rsidRDefault="00B75DA3" w:rsidP="00A95D3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95D3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Çocuklardan bugün öğrendikleri şarkıyı evde babalarına söyleyerek yaptıkları gömlekleri vermeleri istenir.</w:t>
                  </w:r>
                </w:p>
                <w:p w:rsidR="00B75DA3" w:rsidRDefault="00B75DA3" w:rsidP="00577EBE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95D3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B75DA3" w:rsidRDefault="00B75DA3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03A4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Çocuklardan bugün öğrendikleri şarkıyı evde babalarına söyleyerek yaptıkları kravatı vermeleri istenir</w:t>
                  </w:r>
                </w:p>
              </w:txbxContent>
            </v:textbox>
          </v:shape>
        </w:pict>
      </w:r>
    </w:p>
    <w:p w:rsidR="00B75DA3" w:rsidRPr="002908CE" w:rsidRDefault="00B75DA3" w:rsidP="002908CE">
      <w:pPr>
        <w:rPr>
          <w:sz w:val="20"/>
          <w:szCs w:val="20"/>
          <w:lang w:val="en-US"/>
        </w:rPr>
      </w:pPr>
    </w:p>
    <w:p w:rsidR="00B75DA3" w:rsidRPr="002908CE" w:rsidRDefault="00B75DA3" w:rsidP="002908CE">
      <w:pPr>
        <w:pStyle w:val="ListParagraph"/>
        <w:rPr>
          <w:sz w:val="20"/>
          <w:szCs w:val="20"/>
          <w:lang w:val="en-US"/>
        </w:rPr>
      </w:pPr>
    </w:p>
    <w:p w:rsidR="00B75DA3" w:rsidRPr="002908CE" w:rsidRDefault="00B75DA3" w:rsidP="002908CE">
      <w:pPr>
        <w:pStyle w:val="ListParagraph"/>
        <w:rPr>
          <w:sz w:val="20"/>
          <w:szCs w:val="20"/>
          <w:lang w:val="en-US"/>
        </w:rPr>
      </w:pPr>
      <w:r>
        <w:rPr>
          <w:noProof/>
        </w:rPr>
        <w:pict>
          <v:shape id="Text Box 9" o:spid="_x0000_s1031" type="#_x0000_t202" style="position:absolute;left:0;text-align:left;margin-left:340.9pt;margin-top:-31.1pt;width:394.5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 style="mso-next-textbox:#Text Box 9">
              <w:txbxContent>
                <w:p w:rsidR="00B75DA3" w:rsidRPr="00AE492A" w:rsidRDefault="00B75DA3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B75DA3" w:rsidRPr="007706DB" w:rsidRDefault="00B75DA3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75DA3" w:rsidRPr="002908CE" w:rsidRDefault="00B75DA3" w:rsidP="002908CE"/>
    <w:p w:rsidR="00B75DA3" w:rsidRDefault="00B75DA3" w:rsidP="002908CE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b/>
          <w:sz w:val="20"/>
          <w:szCs w:val="20"/>
        </w:rPr>
      </w:pPr>
      <w:r w:rsidRPr="002908CE">
        <w:rPr>
          <w:rFonts w:ascii="Comic Sans MS" w:hAnsi="Comic Sans MS"/>
          <w:b/>
          <w:sz w:val="20"/>
          <w:szCs w:val="20"/>
        </w:rPr>
        <w:t xml:space="preserve"> DEĞERLENDİRME</w:t>
      </w:r>
    </w:p>
    <w:p w:rsidR="00B75DA3" w:rsidRDefault="00B75DA3" w:rsidP="002908CE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b/>
          <w:sz w:val="20"/>
          <w:szCs w:val="20"/>
        </w:rPr>
      </w:pPr>
    </w:p>
    <w:p w:rsidR="00B75DA3" w:rsidRPr="00A95D30" w:rsidRDefault="00B75DA3" w:rsidP="00A95D30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Öğrendiğiniz tekerlemeyi beğendiniz mi?</w:t>
      </w:r>
    </w:p>
    <w:p w:rsidR="00B75DA3" w:rsidRPr="00A95D30" w:rsidRDefault="00B75DA3" w:rsidP="00A95D30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Sizce Babalar günü neden kutlanıyor?</w:t>
      </w:r>
    </w:p>
    <w:p w:rsidR="00B75DA3" w:rsidRPr="00A95D30" w:rsidRDefault="00B75DA3" w:rsidP="00A95D30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Şarkıyı beğendiniz mi?</w:t>
      </w:r>
    </w:p>
    <w:p w:rsidR="00B75DA3" w:rsidRPr="002908CE" w:rsidRDefault="00B75DA3" w:rsidP="001F2431">
      <w:pPr>
        <w:pStyle w:val="NoSpacing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0"/>
        <w:rPr>
          <w:rFonts w:ascii="Comic Sans MS" w:hAnsi="Comic Sans MS"/>
          <w:sz w:val="20"/>
          <w:szCs w:val="20"/>
        </w:rPr>
      </w:pPr>
      <w:r w:rsidRPr="00A95D30">
        <w:rPr>
          <w:rFonts w:ascii="Comic Sans MS" w:hAnsi="Comic Sans MS"/>
          <w:sz w:val="20"/>
          <w:szCs w:val="20"/>
        </w:rPr>
        <w:t>Sanat etkiliğinde babamıza hediye etmek üzere ne yaptık?</w:t>
      </w:r>
      <w:bookmarkStart w:id="0" w:name="_GoBack"/>
      <w:bookmarkEnd w:id="0"/>
    </w:p>
    <w:sectPr w:rsidR="00B75DA3" w:rsidRPr="002908CE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DA3" w:rsidRDefault="00B75DA3" w:rsidP="00806A98">
      <w:pPr>
        <w:spacing w:after="0" w:line="240" w:lineRule="auto"/>
      </w:pPr>
      <w:r>
        <w:separator/>
      </w:r>
    </w:p>
  </w:endnote>
  <w:endnote w:type="continuationSeparator" w:id="0">
    <w:p w:rsidR="00B75DA3" w:rsidRDefault="00B75DA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vantGardeTBold">
    <w:altName w:val="Optima ExtraBlack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A3" w:rsidRDefault="00B75DA3">
    <w:pPr>
      <w:pStyle w:val="Footer"/>
    </w:pPr>
  </w:p>
  <w:p w:rsidR="00B75DA3" w:rsidRDefault="00B75DA3">
    <w:pPr>
      <w:pStyle w:val="Footer"/>
    </w:pPr>
  </w:p>
  <w:p w:rsidR="00B75DA3" w:rsidRDefault="00B75D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DA3" w:rsidRDefault="00B75DA3" w:rsidP="00806A98">
      <w:pPr>
        <w:spacing w:after="0" w:line="240" w:lineRule="auto"/>
      </w:pPr>
      <w:r>
        <w:separator/>
      </w:r>
    </w:p>
  </w:footnote>
  <w:footnote w:type="continuationSeparator" w:id="0">
    <w:p w:rsidR="00B75DA3" w:rsidRDefault="00B75DA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F9AE45DC"/>
    <w:lvl w:ilvl="0" w:tplc="86C0E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D6932"/>
    <w:multiLevelType w:val="hybridMultilevel"/>
    <w:tmpl w:val="EBA4860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D45525"/>
    <w:multiLevelType w:val="hybridMultilevel"/>
    <w:tmpl w:val="4C501A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444CA38">
      <w:numFmt w:val="bullet"/>
      <w:lvlText w:val="•"/>
      <w:lvlJc w:val="left"/>
      <w:pPr>
        <w:ind w:left="1785" w:hanging="705"/>
      </w:pPr>
      <w:rPr>
        <w:rFonts w:ascii="Comic Sans MS" w:eastAsia="Times New Roman" w:hAnsi="Comic Sans M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D04E2"/>
    <w:multiLevelType w:val="hybridMultilevel"/>
    <w:tmpl w:val="B56A3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513B8"/>
    <w:multiLevelType w:val="hybridMultilevel"/>
    <w:tmpl w:val="6D527F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55B722A"/>
    <w:multiLevelType w:val="hybridMultilevel"/>
    <w:tmpl w:val="C2083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D5F23"/>
    <w:multiLevelType w:val="hybridMultilevel"/>
    <w:tmpl w:val="1FFC47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9">
    <w:nsid w:val="654D0DBE"/>
    <w:multiLevelType w:val="hybridMultilevel"/>
    <w:tmpl w:val="F300FE1C"/>
    <w:lvl w:ilvl="0" w:tplc="A9925D3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A133570"/>
    <w:multiLevelType w:val="hybridMultilevel"/>
    <w:tmpl w:val="90F8F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6"/>
  </w:num>
  <w:num w:numId="4">
    <w:abstractNumId w:val="9"/>
  </w:num>
  <w:num w:numId="5">
    <w:abstractNumId w:val="32"/>
  </w:num>
  <w:num w:numId="6">
    <w:abstractNumId w:val="2"/>
  </w:num>
  <w:num w:numId="7">
    <w:abstractNumId w:val="28"/>
  </w:num>
  <w:num w:numId="8">
    <w:abstractNumId w:val="23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7"/>
  </w:num>
  <w:num w:numId="14">
    <w:abstractNumId w:val="35"/>
  </w:num>
  <w:num w:numId="15">
    <w:abstractNumId w:val="22"/>
  </w:num>
  <w:num w:numId="16">
    <w:abstractNumId w:val="17"/>
  </w:num>
  <w:num w:numId="17">
    <w:abstractNumId w:val="0"/>
  </w:num>
  <w:num w:numId="18">
    <w:abstractNumId w:val="31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21"/>
  </w:num>
  <w:num w:numId="24">
    <w:abstractNumId w:val="24"/>
  </w:num>
  <w:num w:numId="25">
    <w:abstractNumId w:val="13"/>
  </w:num>
  <w:num w:numId="26">
    <w:abstractNumId w:val="33"/>
  </w:num>
  <w:num w:numId="27">
    <w:abstractNumId w:val="20"/>
  </w:num>
  <w:num w:numId="28">
    <w:abstractNumId w:val="1"/>
  </w:num>
  <w:num w:numId="29">
    <w:abstractNumId w:val="19"/>
  </w:num>
  <w:num w:numId="30">
    <w:abstractNumId w:val="11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3A4C"/>
    <w:rsid w:val="00004978"/>
    <w:rsid w:val="00010C5E"/>
    <w:rsid w:val="000306BF"/>
    <w:rsid w:val="000340B7"/>
    <w:rsid w:val="00045096"/>
    <w:rsid w:val="00057203"/>
    <w:rsid w:val="000614C2"/>
    <w:rsid w:val="0006190C"/>
    <w:rsid w:val="000867DE"/>
    <w:rsid w:val="000E15AF"/>
    <w:rsid w:val="000F3B1A"/>
    <w:rsid w:val="000F63CD"/>
    <w:rsid w:val="00113F35"/>
    <w:rsid w:val="0014358D"/>
    <w:rsid w:val="001471EA"/>
    <w:rsid w:val="00150544"/>
    <w:rsid w:val="001525A9"/>
    <w:rsid w:val="0015787C"/>
    <w:rsid w:val="00165788"/>
    <w:rsid w:val="001768DA"/>
    <w:rsid w:val="0018560E"/>
    <w:rsid w:val="001A1D79"/>
    <w:rsid w:val="001A45E0"/>
    <w:rsid w:val="001A7CA0"/>
    <w:rsid w:val="001D0122"/>
    <w:rsid w:val="001F2431"/>
    <w:rsid w:val="001F341C"/>
    <w:rsid w:val="001F4B0C"/>
    <w:rsid w:val="002052F1"/>
    <w:rsid w:val="002134AD"/>
    <w:rsid w:val="00216154"/>
    <w:rsid w:val="002201E3"/>
    <w:rsid w:val="00260ACE"/>
    <w:rsid w:val="00285501"/>
    <w:rsid w:val="002908CE"/>
    <w:rsid w:val="00295171"/>
    <w:rsid w:val="002A1BCC"/>
    <w:rsid w:val="002A58AB"/>
    <w:rsid w:val="002B5687"/>
    <w:rsid w:val="002C40DB"/>
    <w:rsid w:val="002C746C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25322"/>
    <w:rsid w:val="00427D8D"/>
    <w:rsid w:val="00430623"/>
    <w:rsid w:val="00436F22"/>
    <w:rsid w:val="00445C4B"/>
    <w:rsid w:val="00446ED2"/>
    <w:rsid w:val="00447DD7"/>
    <w:rsid w:val="00455396"/>
    <w:rsid w:val="0046758A"/>
    <w:rsid w:val="0047554E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5F2481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5467"/>
    <w:rsid w:val="00726050"/>
    <w:rsid w:val="0074239D"/>
    <w:rsid w:val="00764F63"/>
    <w:rsid w:val="007706DB"/>
    <w:rsid w:val="00801C8B"/>
    <w:rsid w:val="00806A98"/>
    <w:rsid w:val="00823083"/>
    <w:rsid w:val="008432E8"/>
    <w:rsid w:val="0085733F"/>
    <w:rsid w:val="008637FB"/>
    <w:rsid w:val="008745C9"/>
    <w:rsid w:val="00884AAC"/>
    <w:rsid w:val="00890E89"/>
    <w:rsid w:val="008978B2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1D35"/>
    <w:rsid w:val="00A93841"/>
    <w:rsid w:val="00A95D30"/>
    <w:rsid w:val="00AC0C2A"/>
    <w:rsid w:val="00AD00DF"/>
    <w:rsid w:val="00AD188D"/>
    <w:rsid w:val="00AE20CB"/>
    <w:rsid w:val="00AE492A"/>
    <w:rsid w:val="00AE611F"/>
    <w:rsid w:val="00AE64B5"/>
    <w:rsid w:val="00AF1C5D"/>
    <w:rsid w:val="00B131D1"/>
    <w:rsid w:val="00B50A47"/>
    <w:rsid w:val="00B539AA"/>
    <w:rsid w:val="00B64698"/>
    <w:rsid w:val="00B67CE3"/>
    <w:rsid w:val="00B70641"/>
    <w:rsid w:val="00B75DA3"/>
    <w:rsid w:val="00B84F4F"/>
    <w:rsid w:val="00BA482B"/>
    <w:rsid w:val="00BB3A48"/>
    <w:rsid w:val="00BC31BE"/>
    <w:rsid w:val="00BC6104"/>
    <w:rsid w:val="00BE067A"/>
    <w:rsid w:val="00BF51D2"/>
    <w:rsid w:val="00C038CF"/>
    <w:rsid w:val="00C110B3"/>
    <w:rsid w:val="00C15C7A"/>
    <w:rsid w:val="00C3789F"/>
    <w:rsid w:val="00C644FA"/>
    <w:rsid w:val="00C66B23"/>
    <w:rsid w:val="00C73752"/>
    <w:rsid w:val="00C872B8"/>
    <w:rsid w:val="00C903B4"/>
    <w:rsid w:val="00CA20A7"/>
    <w:rsid w:val="00CE6E6F"/>
    <w:rsid w:val="00D0320D"/>
    <w:rsid w:val="00D131B3"/>
    <w:rsid w:val="00D73AC4"/>
    <w:rsid w:val="00D94A26"/>
    <w:rsid w:val="00DD2391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72892"/>
    <w:rsid w:val="00F875E3"/>
    <w:rsid w:val="00F91FFA"/>
    <w:rsid w:val="00F92AFE"/>
    <w:rsid w:val="00FB761F"/>
    <w:rsid w:val="00FC2CCA"/>
    <w:rsid w:val="00FC374B"/>
    <w:rsid w:val="00FC771F"/>
    <w:rsid w:val="00FF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paragraph" w:styleId="BodyTextIndent2">
    <w:name w:val="Body Text Indent 2"/>
    <w:basedOn w:val="Normal"/>
    <w:link w:val="BodyTextIndent2Char"/>
    <w:uiPriority w:val="99"/>
    <w:rsid w:val="00F72892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72892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150</Words>
  <Characters>857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2016-07-31T11:25:00Z</dcterms:created>
  <dcterms:modified xsi:type="dcterms:W3CDTF">2016-08-28T21:48:00Z</dcterms:modified>
</cp:coreProperties>
</file>